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D33CF" w14:textId="77777777" w:rsidR="003B3FC8" w:rsidRDefault="003B3FC8" w:rsidP="003B3F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Roger PYCARD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B8950AF" w14:textId="77777777" w:rsidR="003B3FC8" w:rsidRDefault="003B3FC8" w:rsidP="003B3F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Gilding Norton(?). Husbandman.</w:t>
      </w:r>
    </w:p>
    <w:p w14:paraId="6DE92429" w14:textId="77777777" w:rsidR="003B3FC8" w:rsidRDefault="003B3FC8" w:rsidP="003B3F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41D29E3" w14:textId="77777777" w:rsidR="003B3FC8" w:rsidRDefault="003B3FC8" w:rsidP="003B3F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DDCC003" w14:textId="77777777" w:rsidR="003B3FC8" w:rsidRDefault="003B3FC8" w:rsidP="003B3FC8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John Mason(q.v.) brought a plaint of debt against him,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Swayn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14:paraId="68BEDEB2" w14:textId="77777777" w:rsidR="003B3FC8" w:rsidRDefault="003B3FC8" w:rsidP="003B3FC8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Atherston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Warwickshire(q.v.) and Thomas Frankton of </w:t>
      </w:r>
    </w:p>
    <w:p w14:paraId="7D7247EC" w14:textId="77777777" w:rsidR="003B3FC8" w:rsidRDefault="003B3FC8" w:rsidP="003B3FC8">
      <w:pPr>
        <w:pStyle w:val="NoSpacing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Wykin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Leicestershire(q.v.).</w:t>
      </w:r>
    </w:p>
    <w:p w14:paraId="243E3334" w14:textId="77777777" w:rsidR="003B3FC8" w:rsidRDefault="003B3FC8" w:rsidP="003B3F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13F1F25" w14:textId="77777777" w:rsidR="003B3FC8" w:rsidRDefault="003B3FC8" w:rsidP="003B3F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D9A8C54" w14:textId="77777777" w:rsidR="003B3FC8" w:rsidRDefault="003B3FC8" w:rsidP="003B3F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D067411" w14:textId="77777777" w:rsidR="003B3FC8" w:rsidRDefault="003B3FC8" w:rsidP="003B3FC8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13 December 2021</w:t>
      </w:r>
    </w:p>
    <w:p w14:paraId="362D00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E0E67" w14:textId="77777777" w:rsidR="003B3FC8" w:rsidRDefault="003B3FC8" w:rsidP="009139A6">
      <w:r>
        <w:separator/>
      </w:r>
    </w:p>
  </w:endnote>
  <w:endnote w:type="continuationSeparator" w:id="0">
    <w:p w14:paraId="60DC4F98" w14:textId="77777777" w:rsidR="003B3FC8" w:rsidRDefault="003B3F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3FAE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6CF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6F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E5CC0" w14:textId="77777777" w:rsidR="003B3FC8" w:rsidRDefault="003B3FC8" w:rsidP="009139A6">
      <w:r>
        <w:separator/>
      </w:r>
    </w:p>
  </w:footnote>
  <w:footnote w:type="continuationSeparator" w:id="0">
    <w:p w14:paraId="0F95D652" w14:textId="77777777" w:rsidR="003B3FC8" w:rsidRDefault="003B3F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4D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7E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2E9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FC8"/>
    <w:rsid w:val="000666E0"/>
    <w:rsid w:val="002510B7"/>
    <w:rsid w:val="003B3FC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CE0A8"/>
  <w15:chartTrackingRefBased/>
  <w15:docId w15:val="{BB2635C9-930F-4D15-8155-D2889D11D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B3F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2022-01-13T19:14:00Z</dcterms:created>
  <dcterms:modified xsi:type="dcterms:W3CDTF">2022-01-13T19:15:00Z</dcterms:modified>
</cp:coreProperties>
</file>